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3B5B9D36" w14:textId="2109C9E8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CE0A88">
        <w:rPr>
          <w:rFonts w:cs="Arial"/>
        </w:rPr>
        <w:t xml:space="preserve"> 4302-0020/2022-2</w:t>
      </w:r>
    </w:p>
    <w:p w14:paraId="08076AC8" w14:textId="506F1EB4" w:rsidR="00EC4DF2" w:rsidRPr="004939A7" w:rsidRDefault="003E1A38" w:rsidP="00EC4DF2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CE0A88">
        <w:rPr>
          <w:rFonts w:cs="Arial"/>
        </w:rPr>
        <w:t>2022-213</w:t>
      </w:r>
    </w:p>
    <w:p w14:paraId="1A6FE644" w14:textId="2605E368" w:rsidR="00144B8D" w:rsidRPr="002F7CAF" w:rsidRDefault="00AC7641" w:rsidP="00144B8D">
      <w:pPr>
        <w:jc w:val="center"/>
        <w:rPr>
          <w:rFonts w:cs="Arial"/>
          <w:b/>
          <w:i/>
        </w:rPr>
      </w:pPr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129"/>
        <w:gridCol w:w="2386"/>
        <w:gridCol w:w="1306"/>
        <w:gridCol w:w="1698"/>
        <w:gridCol w:w="1206"/>
      </w:tblGrid>
      <w:tr w:rsidR="003D0D5D" w:rsidRPr="0073420D" w14:paraId="27A5A52F" w14:textId="77777777" w:rsidTr="004939A7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129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386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4939A7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129" w:type="dxa"/>
            <w:vAlign w:val="center"/>
          </w:tcPr>
          <w:p w14:paraId="12D6631B" w14:textId="02F59DCF" w:rsidR="003D0D5D" w:rsidRPr="0073420D" w:rsidRDefault="003D0D5D" w:rsidP="004939A7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4939A7">
              <w:rPr>
                <w:sz w:val="20"/>
                <w:szCs w:val="20"/>
              </w:rPr>
              <w:t>storitve</w:t>
            </w:r>
          </w:p>
        </w:tc>
        <w:tc>
          <w:tcPr>
            <w:tcW w:w="2386" w:type="dxa"/>
            <w:vAlign w:val="center"/>
          </w:tcPr>
          <w:p w14:paraId="45A4C39F" w14:textId="476F317E" w:rsidR="003D0D5D" w:rsidRPr="0073420D" w:rsidRDefault="004939A7" w:rsidP="00E948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 izvajanja storitve v obdobju trajanja okvirn</w:t>
            </w:r>
            <w:r w:rsidR="00797D8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ga sporazuma in pogodbe v %</w:t>
            </w:r>
            <w:r w:rsidR="003D0D5D" w:rsidRPr="0073420D">
              <w:rPr>
                <w:sz w:val="20"/>
                <w:szCs w:val="20"/>
              </w:rPr>
              <w:t xml:space="preserve"> </w:t>
            </w:r>
            <w:r w:rsidR="003D0D5D"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="003D0D5D"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="003D0D5D"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="003D0D5D"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4939A7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4939A7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4939A7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4939A7">
        <w:trPr>
          <w:gridAfter w:val="1"/>
          <w:wAfter w:w="1206" w:type="dxa"/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4939A7">
        <w:trPr>
          <w:gridAfter w:val="1"/>
          <w:wAfter w:w="1206" w:type="dxa"/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E0A88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E0A88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E0A88">
            <w:pPr>
              <w:rPr>
                <w:sz w:val="20"/>
                <w:szCs w:val="20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E0A8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E0A88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E0A88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E0A88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4939A7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4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30A883D6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  <w:r w:rsidR="00B42C2E">
              <w:rPr>
                <w:sz w:val="20"/>
                <w:szCs w:val="20"/>
              </w:rPr>
              <w:t xml:space="preserve"> v %</w:t>
            </w:r>
            <w:bookmarkStart w:id="0" w:name="_GoBack"/>
            <w:bookmarkEnd w:id="0"/>
            <w:r w:rsidRPr="0073420D">
              <w:rPr>
                <w:sz w:val="20"/>
                <w:szCs w:val="20"/>
              </w:rPr>
              <w:t>:</w:t>
            </w:r>
          </w:p>
        </w:tc>
        <w:tc>
          <w:tcPr>
            <w:tcW w:w="2386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3F8CE2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</w:t>
      </w:r>
      <w:r w:rsidR="00797D86">
        <w:rPr>
          <w:rFonts w:cs="Arial"/>
          <w:sz w:val="18"/>
          <w:szCs w:val="18"/>
        </w:rPr>
        <w:t xml:space="preserve">okvirnega sporazuma in posamičnih </w:t>
      </w:r>
      <w:r w:rsidR="00324C4C" w:rsidRPr="002F7CAF">
        <w:rPr>
          <w:rFonts w:cs="Arial"/>
          <w:sz w:val="18"/>
          <w:szCs w:val="18"/>
        </w:rPr>
        <w:t xml:space="preserve">pogodb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numPr>
          <w:ilvl w:val="0"/>
          <w:numId w:val="9"/>
        </w:numPr>
        <w:tabs>
          <w:tab w:val="num" w:pos="426"/>
        </w:tabs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cs="Arial"/>
          <w:i/>
          <w:sz w:val="18"/>
          <w:szCs w:val="18"/>
        </w:rPr>
        <w:t>ponudbo</w:t>
      </w:r>
      <w:r w:rsidR="00AF4886" w:rsidRPr="002F7CAF">
        <w:rPr>
          <w:rFonts w:cs="Arial"/>
          <w:i/>
          <w:sz w:val="18"/>
          <w:szCs w:val="18"/>
        </w:rPr>
        <w:t xml:space="preserve"> </w:t>
      </w:r>
      <w:r w:rsidR="0029628E" w:rsidRPr="002F7CAF">
        <w:rPr>
          <w:rFonts w:cs="Arial"/>
          <w:i/>
          <w:sz w:val="18"/>
          <w:szCs w:val="18"/>
        </w:rPr>
        <w:t>vsaj</w:t>
      </w:r>
      <w:r w:rsidR="00AF4886" w:rsidRPr="002F7CAF">
        <w:rPr>
          <w:rFonts w:cs="Arial"/>
          <w:i/>
          <w:sz w:val="18"/>
          <w:szCs w:val="18"/>
        </w:rPr>
        <w:t xml:space="preserve"> en zakoniti zastopnik</w:t>
      </w:r>
      <w:r w:rsidR="0029628E" w:rsidRPr="002F7CAF">
        <w:rPr>
          <w:rFonts w:cs="Arial"/>
          <w:i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</w:t>
      </w:r>
      <w:proofErr w:type="spellStart"/>
      <w:r w:rsidR="0029628E" w:rsidRPr="002F7CAF">
        <w:rPr>
          <w:rFonts w:cs="Arial"/>
          <w:i/>
          <w:sz w:val="18"/>
          <w:szCs w:val="18"/>
        </w:rPr>
        <w:t>soponudnikov</w:t>
      </w:r>
      <w:proofErr w:type="spellEnd"/>
      <w:r w:rsidR="0029628E" w:rsidRPr="002F7CAF">
        <w:rPr>
          <w:rFonts w:cs="Arial"/>
          <w:i/>
          <w:sz w:val="18"/>
          <w:szCs w:val="18"/>
        </w:rPr>
        <w:t>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35804FD2" w14:textId="09A50928" w:rsidR="00ED5254" w:rsidRPr="002F7CAF" w:rsidRDefault="00B74AE2" w:rsidP="00CE0A88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4BA3639E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sponudnik</w:t>
      </w:r>
      <w:proofErr w:type="spellEnd"/>
      <w:r w:rsidRPr="002F7CAF">
        <w:rPr>
          <w:rFonts w:cs="Arial"/>
          <w:sz w:val="18"/>
          <w:szCs w:val="18"/>
        </w:rPr>
        <w:t>), v zvezi z izvedbo predmetnega javnega naročila, plačuje neposredno na naš transakcijski račun, na podlagi izstavljenih računov, ki jih bo predhodno potrdil izvajalec in bodo priloga računu, ki jo bo naročniku izstavil izvajalec.</w:t>
      </w:r>
    </w:p>
    <w:p w14:paraId="1682EE6D" w14:textId="7B9EC3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65843" w14:textId="77777777" w:rsidR="00CE0A88" w:rsidRDefault="00CE0A88">
      <w:r>
        <w:separator/>
      </w:r>
    </w:p>
  </w:endnote>
  <w:endnote w:type="continuationSeparator" w:id="0">
    <w:p w14:paraId="69F08EE9" w14:textId="77777777" w:rsidR="00CE0A88" w:rsidRDefault="00CE0A88">
      <w:r>
        <w:continuationSeparator/>
      </w:r>
    </w:p>
  </w:endnote>
  <w:endnote w:type="continuationNotice" w:id="1">
    <w:p w14:paraId="4E6B1B0D" w14:textId="77777777" w:rsidR="00A64FBB" w:rsidRDefault="00A64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FD6D5F3" w:rsidR="00CE0A88" w:rsidRPr="00001218" w:rsidRDefault="00CE0A88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CE0A88" w:rsidRDefault="00CE0A88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E0A88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CE0A88" w:rsidRPr="005A785E" w:rsidRDefault="00CE0A88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89141B7" w:rsidR="00CE0A88" w:rsidRPr="00A1445A" w:rsidRDefault="00CE0A88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CE0A88" w:rsidRPr="00FC6CF0" w:rsidRDefault="00CE0A88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EC52F" w14:textId="77777777" w:rsidR="00CE0A88" w:rsidRDefault="00CE0A88">
      <w:r>
        <w:separator/>
      </w:r>
    </w:p>
  </w:footnote>
  <w:footnote w:type="continuationSeparator" w:id="0">
    <w:p w14:paraId="13B07749" w14:textId="77777777" w:rsidR="00CE0A88" w:rsidRDefault="00CE0A88">
      <w:r>
        <w:continuationSeparator/>
      </w:r>
    </w:p>
  </w:footnote>
  <w:footnote w:type="continuationNotice" w:id="1">
    <w:p w14:paraId="1EBDF767" w14:textId="77777777" w:rsidR="00A64FBB" w:rsidRDefault="00A64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E0A88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CE0A88" w:rsidRPr="00A04B00" w:rsidRDefault="00CE0A8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CE0A88" w:rsidRPr="00A04B00" w:rsidRDefault="00CE0A8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E0A88" w:rsidRPr="00A04B00" w:rsidRDefault="00CE0A88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CE0A88" w:rsidRPr="00C0552D" w:rsidRDefault="00CE0A88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CE0A88" w:rsidRPr="00C0552D" w:rsidRDefault="00CE0A88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CE0A88" w:rsidRPr="00A1445A" w:rsidRDefault="00CE0A88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CE0A88" w:rsidRDefault="00CE0A88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CE0A88" w:rsidRPr="00A1445A" w:rsidRDefault="00CE0A8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CE0A88" w:rsidRPr="00A1445A" w:rsidRDefault="00CE0A88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E0A88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7A49CF1" w:rsidR="00CE0A88" w:rsidRPr="00531D88" w:rsidRDefault="00CE0A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E0A88" w:rsidRPr="00531D88" w:rsidRDefault="00CE0A88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E0A88" w:rsidRPr="00531D88" w:rsidRDefault="00CE0A88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CE0A88" w:rsidRPr="00FC6CF0" w:rsidRDefault="00CE0A88" w:rsidP="00001218">
    <w:pPr>
      <w:pStyle w:val="Glava"/>
      <w:rPr>
        <w:rFonts w:cs="Arial"/>
        <w:sz w:val="2"/>
        <w:szCs w:val="2"/>
      </w:rPr>
    </w:pPr>
  </w:p>
  <w:p w14:paraId="5814F1FB" w14:textId="77777777" w:rsidR="00CE0A88" w:rsidRPr="00FC6CF0" w:rsidRDefault="00CE0A88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0536"/>
    <w:rsid w:val="004527D6"/>
    <w:rsid w:val="00455EB9"/>
    <w:rsid w:val="00455EEE"/>
    <w:rsid w:val="00462B36"/>
    <w:rsid w:val="004720C5"/>
    <w:rsid w:val="0047643E"/>
    <w:rsid w:val="004801D0"/>
    <w:rsid w:val="004831AE"/>
    <w:rsid w:val="004939A7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D86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4FBB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42C2E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0A8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AC2213-4D20-4E5B-BA8F-D283161DD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4FF4736-14DF-4E82-A283-B01F1093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248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52</cp:revision>
  <cp:lastPrinted>2016-06-20T06:28:00Z</cp:lastPrinted>
  <dcterms:created xsi:type="dcterms:W3CDTF">2016-05-31T11:25:00Z</dcterms:created>
  <dcterms:modified xsi:type="dcterms:W3CDTF">2022-05-20T10:03:00Z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